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20" w:rsidRDefault="00FD3520" w:rsidP="00FD3520">
      <w:pPr>
        <w:pStyle w:val="Heading1"/>
        <w:jc w:val="center"/>
      </w:pPr>
      <w:r>
        <w:t>CONVENTIE CIVILA DE PRESTARI SERVICII</w:t>
      </w:r>
    </w:p>
    <w:p w:rsidR="00FD3520" w:rsidRDefault="00FD3520" w:rsidP="00FD3520"/>
    <w:p w:rsidR="00FD3520" w:rsidRDefault="00FD3520" w:rsidP="00FD3520">
      <w:r w:rsidRPr="00FD3520">
        <w:rPr>
          <w:rStyle w:val="Heading2Char"/>
        </w:rPr>
        <w:t>I. Partile contractante</w:t>
      </w:r>
      <w:r>
        <w:t>:</w:t>
      </w:r>
    </w:p>
    <w:p w:rsidR="00FD3520" w:rsidRDefault="00FD3520" w:rsidP="00FD3520">
      <w:pPr>
        <w:spacing w:line="360" w:lineRule="auto"/>
      </w:pPr>
      <w:r>
        <w:t xml:space="preserve">1. S.C. ________________________________, cu sediul in __________ _____str. ________________, nr. __., telefon ______., cont virament nr. ___________, deschis la ________________ reprezentata prin ______________________________ in calitate de ___________________, numita in prezentul contract </w:t>
      </w:r>
      <w:r w:rsidRPr="00FD3520">
        <w:rPr>
          <w:b/>
        </w:rPr>
        <w:t>angajator(beneficiar),</w:t>
      </w:r>
      <w:r>
        <w:t xml:space="preserve"> </w:t>
      </w:r>
    </w:p>
    <w:p w:rsidR="00FD3520" w:rsidRDefault="00FD3520" w:rsidP="00FD3520">
      <w:pPr>
        <w:spacing w:line="360" w:lineRule="auto"/>
      </w:pPr>
      <w:r>
        <w:t>si:</w:t>
      </w:r>
    </w:p>
    <w:p w:rsidR="00FD3520" w:rsidRDefault="00FD3520" w:rsidP="00FD3520">
      <w:pPr>
        <w:spacing w:line="360" w:lineRule="auto"/>
      </w:pPr>
      <w:r>
        <w:t xml:space="preserve">2. Dl (D-na) ____________________________, domiciliat(a) in ______________, str. _______________ nr. ___, judetul _______, nascut(a) in localitatea _______ ___la data de _________ posesor al actului de identitate seria ___, nr. _______________, eliberat de _____________, la data de _______, codul numeric personal _____________________________, in calitate de </w:t>
      </w:r>
      <w:r w:rsidRPr="00FD3520">
        <w:rPr>
          <w:b/>
        </w:rPr>
        <w:t>prestator de servicii (executant)</w:t>
      </w:r>
      <w:r>
        <w:t xml:space="preserve">, </w:t>
      </w:r>
    </w:p>
    <w:p w:rsidR="00FD3520" w:rsidRDefault="00FD3520" w:rsidP="00FD3520">
      <w:r>
        <w:t>am incheiat prezenta conventie civila in urmatoarele conditii stabilite de comun acord:</w:t>
      </w:r>
    </w:p>
    <w:p w:rsidR="00FD3520" w:rsidRDefault="00FD3520" w:rsidP="00FD3520"/>
    <w:p w:rsidR="00FD3520" w:rsidRDefault="00FD3520" w:rsidP="00FD3520">
      <w:pPr>
        <w:pStyle w:val="Heading2"/>
      </w:pPr>
      <w:r>
        <w:t>II. Obiectul conventiei civile</w:t>
      </w:r>
    </w:p>
    <w:p w:rsidR="00FD3520" w:rsidRDefault="00FD3520" w:rsidP="00FD3520"/>
    <w:p w:rsidR="00FD3520" w:rsidRDefault="00FD3520" w:rsidP="00FD3520">
      <w:pPr>
        <w:pStyle w:val="ListParagraph"/>
        <w:numPr>
          <w:ilvl w:val="0"/>
          <w:numId w:val="3"/>
        </w:numPr>
      </w:pPr>
      <w:r>
        <w:t>activitatea/lucrarea care urmeaza sa fie prestata ___________________________________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remuneratia bruta stabilita pentru prestatie _________ lei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data efectuarii platii/remuneratiei _______________.</w:t>
      </w:r>
    </w:p>
    <w:p w:rsidR="00FD3520" w:rsidRDefault="00FD3520" w:rsidP="00FD3520"/>
    <w:p w:rsidR="00FD3520" w:rsidRDefault="00FD3520" w:rsidP="00FD3520">
      <w:pPr>
        <w:pStyle w:val="Heading2"/>
      </w:pPr>
      <w:r>
        <w:t>III. Drepturile si obligatiile partilor</w:t>
      </w:r>
    </w:p>
    <w:p w:rsidR="00FD3520" w:rsidRDefault="00FD3520" w:rsidP="00FD3520"/>
    <w:p w:rsidR="00FD3520" w:rsidRPr="00FD3520" w:rsidRDefault="00FD3520" w:rsidP="00FD3520">
      <w:pPr>
        <w:rPr>
          <w:b/>
        </w:rPr>
      </w:pPr>
      <w:r w:rsidRPr="00FD3520">
        <w:rPr>
          <w:b/>
        </w:rPr>
        <w:t>1. Angajatorul se obliga: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sa-l remunereze pe prestator pentru rezultatul muncii sale;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sa creeze prestatorului conditii corespunzatoare de munca, cu respectarea normelor de protectia muncii;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sa retina si sa vireze impozitul prevazut de lege pentru venitul realizat de prestator.</w:t>
      </w:r>
    </w:p>
    <w:p w:rsidR="00FD3520" w:rsidRDefault="00FD3520" w:rsidP="00FD3520"/>
    <w:p w:rsidR="00FD3520" w:rsidRDefault="00FD3520" w:rsidP="00FD3520"/>
    <w:p w:rsidR="00FD3520" w:rsidRDefault="00FD3520" w:rsidP="00FD3520"/>
    <w:p w:rsidR="00FD3520" w:rsidRPr="00FD3520" w:rsidRDefault="00FD3520" w:rsidP="00FD3520">
      <w:pPr>
        <w:rPr>
          <w:b/>
        </w:rPr>
      </w:pPr>
      <w:r w:rsidRPr="00FD3520">
        <w:rPr>
          <w:b/>
        </w:rPr>
        <w:lastRenderedPageBreak/>
        <w:t>2. Prestatorul se obliga: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sa presteze activitatea sau sa predea lucrarea la termenul convenit, in conditiile si de calitatea ceruta de beneficiar;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sa respecte secretul lucrarilor si regulile disciplinare stabilite de beneficiar pentru salariatii sai;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sa respecte normele de protectie a muncii specifice activitatii.</w:t>
      </w:r>
    </w:p>
    <w:p w:rsidR="00FD3520" w:rsidRDefault="00FD3520" w:rsidP="00FD3520"/>
    <w:p w:rsidR="00FD3520" w:rsidRDefault="00FD3520" w:rsidP="00FD3520">
      <w:pPr>
        <w:pStyle w:val="Heading2"/>
      </w:pPr>
      <w:r>
        <w:t>IV. Durata conventiei civile</w:t>
      </w:r>
    </w:p>
    <w:p w:rsidR="00FD3520" w:rsidRDefault="00FD3520" w:rsidP="00FD3520"/>
    <w:p w:rsidR="00FD3520" w:rsidRDefault="00FD3520" w:rsidP="00FD3520">
      <w:pPr>
        <w:pStyle w:val="ListParagraph"/>
        <w:numPr>
          <w:ilvl w:val="0"/>
          <w:numId w:val="3"/>
        </w:numPr>
      </w:pPr>
      <w:r>
        <w:t>Durata nedeterminata/determinata _________, timpul de lucru ____ore/zi (pentru activitate cu caracter de regularitate, conform art. 3 lit. a din Legea nr. 130/1999).</w:t>
      </w:r>
    </w:p>
    <w:p w:rsidR="00FD3520" w:rsidRDefault="00FD3520" w:rsidP="00FD3520">
      <w:pPr>
        <w:pStyle w:val="ListParagraph"/>
        <w:numPr>
          <w:ilvl w:val="0"/>
          <w:numId w:val="3"/>
        </w:numPr>
      </w:pPr>
      <w:r>
        <w:t>Durata executarii lucrarii ________ (pentru activitati prestate la asociatiile de locatari sau de proprietari, conform art. 3 lit. b din Legea nr. 130/1999).</w:t>
      </w:r>
    </w:p>
    <w:p w:rsidR="00FD3520" w:rsidRDefault="00FD3520" w:rsidP="00FD3520"/>
    <w:p w:rsidR="00FD3520" w:rsidRDefault="00FD3520" w:rsidP="00FD3520">
      <w:pPr>
        <w:pStyle w:val="Heading2"/>
      </w:pPr>
      <w:r>
        <w:t>V. Modificarea conventiei civile</w:t>
      </w:r>
    </w:p>
    <w:p w:rsidR="00FD3520" w:rsidRDefault="00FD3520" w:rsidP="00FD3520"/>
    <w:p w:rsidR="00FD3520" w:rsidRDefault="00FD3520" w:rsidP="00FD3520">
      <w:r>
        <w:t>Modificarea oricarei clauze a conventiei civile se poate face numai prin intelegere intre parti, convenita in scris, prin act aditional la inspectoratul teritorial de munca.</w:t>
      </w:r>
    </w:p>
    <w:p w:rsidR="00FD3520" w:rsidRDefault="00FD3520" w:rsidP="00FD3520"/>
    <w:p w:rsidR="00FD3520" w:rsidRDefault="00FD3520" w:rsidP="00FD3520">
      <w:pPr>
        <w:pStyle w:val="Heading2"/>
      </w:pPr>
      <w:r>
        <w:t>VI. Incetarea conventiei civile</w:t>
      </w:r>
    </w:p>
    <w:p w:rsidR="00FD3520" w:rsidRDefault="00FD3520" w:rsidP="00FD3520"/>
    <w:p w:rsidR="00FD3520" w:rsidRPr="00FD3520" w:rsidRDefault="00FD3520" w:rsidP="00FD3520">
      <w:pPr>
        <w:rPr>
          <w:b/>
        </w:rPr>
      </w:pPr>
      <w:r w:rsidRPr="00FD3520">
        <w:rPr>
          <w:b/>
        </w:rPr>
        <w:t>Prezenta conventie civila inceteaza:</w:t>
      </w:r>
    </w:p>
    <w:p w:rsidR="00FD3520" w:rsidRDefault="00FD3520" w:rsidP="00FD3520">
      <w:pPr>
        <w:pStyle w:val="ListParagraph"/>
        <w:numPr>
          <w:ilvl w:val="0"/>
          <w:numId w:val="7"/>
        </w:numPr>
      </w:pPr>
      <w:r>
        <w:t>prin acordul scris al partilor;</w:t>
      </w:r>
    </w:p>
    <w:p w:rsidR="00FD3520" w:rsidRDefault="00FD3520" w:rsidP="00FD3520">
      <w:pPr>
        <w:pStyle w:val="ListParagraph"/>
        <w:numPr>
          <w:ilvl w:val="0"/>
          <w:numId w:val="7"/>
        </w:numPr>
      </w:pPr>
      <w:r>
        <w:t>din initiativa temeinic motivata a uneia din parti, cu un preaviz de 15 zile lucratoare.</w:t>
      </w:r>
    </w:p>
    <w:p w:rsidR="00FD3520" w:rsidRDefault="00FD3520" w:rsidP="00FD3520"/>
    <w:p w:rsidR="00FD3520" w:rsidRDefault="00FD3520" w:rsidP="00FD3520">
      <w:pPr>
        <w:pStyle w:val="Heading2"/>
      </w:pPr>
      <w:r>
        <w:t>VII. Raspunderea partilor</w:t>
      </w:r>
    </w:p>
    <w:p w:rsidR="00FD3520" w:rsidRDefault="00FD3520" w:rsidP="00FD3520"/>
    <w:p w:rsidR="00FD3520" w:rsidRDefault="00FD3520" w:rsidP="00FD3520">
      <w:r>
        <w:t>Neindeplinirea sau indeplinirea necorespunzatoare a obligatiilor asumate prin prezenta conventie civila atrage raspunderea partii in culpa, in afara de cazurile de exonerare prevazute de lege.</w:t>
      </w:r>
    </w:p>
    <w:p w:rsidR="00FD3520" w:rsidRDefault="00FD3520" w:rsidP="00FD3520">
      <w:r>
        <w:t>Litigiile ivite in derularea prezentei conventii civile se solutioneaza pe cale amiabila sau de catre judecatorie, in cazul in care nu s-au solutionat pe cale amiabila.</w:t>
      </w:r>
    </w:p>
    <w:p w:rsidR="00FD3520" w:rsidRDefault="00FD3520" w:rsidP="00FD3520">
      <w:r>
        <w:t>Prezenta conventie civila a fost incheiata in trei exemplare, cate unul pentru fiecare parte, iar al treilea exemplar pentru Inspectoratul Teritorial de Munca _____________________.</w:t>
      </w:r>
    </w:p>
    <w:p w:rsidR="00FD3520" w:rsidRDefault="00FD3520" w:rsidP="00FD3520"/>
    <w:p w:rsidR="00FD3520" w:rsidRDefault="00FD3520" w:rsidP="00FD3520"/>
    <w:p w:rsidR="00FD3520" w:rsidRDefault="00FD3520" w:rsidP="00FD3520"/>
    <w:p w:rsidR="00FD3520" w:rsidRDefault="00FD3520" w:rsidP="00FD3520"/>
    <w:p w:rsidR="00FD3520" w:rsidRPr="00FD3520" w:rsidRDefault="00FD3520" w:rsidP="00FD3520">
      <w:pPr>
        <w:rPr>
          <w:b/>
          <w:sz w:val="32"/>
          <w:szCs w:val="32"/>
        </w:rPr>
      </w:pPr>
      <w:r w:rsidRPr="00FD3520">
        <w:rPr>
          <w:b/>
          <w:sz w:val="32"/>
          <w:szCs w:val="32"/>
        </w:rPr>
        <w:t xml:space="preserve">Angajator(Beneficiar)    </w:t>
      </w:r>
      <w:r>
        <w:rPr>
          <w:b/>
          <w:sz w:val="32"/>
          <w:szCs w:val="32"/>
        </w:rPr>
        <w:t xml:space="preserve">      </w:t>
      </w:r>
      <w:r w:rsidRPr="00FD3520">
        <w:rPr>
          <w:b/>
          <w:sz w:val="32"/>
          <w:szCs w:val="32"/>
        </w:rPr>
        <w:t xml:space="preserve">                      Prestator(Executant)</w:t>
      </w:r>
    </w:p>
    <w:p w:rsidR="00FD3520" w:rsidRDefault="00FD3520" w:rsidP="00FD3520"/>
    <w:p w:rsidR="00FD3520" w:rsidRDefault="00FD3520" w:rsidP="00FD3520">
      <w:r>
        <w:t>__________ __________________                                          ________________________________</w:t>
      </w:r>
    </w:p>
    <w:p w:rsidR="00FD3520" w:rsidRDefault="00FD3520" w:rsidP="00FD3520"/>
    <w:p w:rsidR="00FD3520" w:rsidRDefault="00FD3520" w:rsidP="00FD3520"/>
    <w:p w:rsidR="00FD3520" w:rsidRDefault="00FD3520" w:rsidP="00FD3520"/>
    <w:p w:rsidR="00FD3520" w:rsidRDefault="00FD3520" w:rsidP="00FD3520"/>
    <w:p w:rsidR="00FD3520" w:rsidRDefault="00FD3520" w:rsidP="00FD3520"/>
    <w:p w:rsidR="00FD3520" w:rsidRDefault="00FD3520" w:rsidP="00FD3520"/>
    <w:p w:rsidR="00FD3520" w:rsidRDefault="00FD3520" w:rsidP="00FD3520">
      <w:r>
        <w:t>L.S.</w:t>
      </w:r>
    </w:p>
    <w:p w:rsidR="00FD3520" w:rsidRDefault="00FD3520" w:rsidP="00FD3520"/>
    <w:p w:rsidR="00FD3520" w:rsidRDefault="00FD3520" w:rsidP="00FD3520">
      <w:r>
        <w:t>Avizat,</w:t>
      </w:r>
    </w:p>
    <w:p w:rsidR="00FD3520" w:rsidRDefault="00FD3520" w:rsidP="00FD3520"/>
    <w:p w:rsidR="00FD3520" w:rsidRPr="00FD3520" w:rsidRDefault="00FD3520" w:rsidP="00FD3520">
      <w:pPr>
        <w:rPr>
          <w:sz w:val="28"/>
          <w:szCs w:val="28"/>
        </w:rPr>
      </w:pPr>
      <w:r w:rsidRPr="00FD3520">
        <w:rPr>
          <w:sz w:val="28"/>
          <w:szCs w:val="28"/>
        </w:rPr>
        <w:t>Functionarul inspecatoratului teritorial de munca</w:t>
      </w:r>
    </w:p>
    <w:p w:rsidR="00FD3520" w:rsidRPr="00FD3520" w:rsidRDefault="00FD3520" w:rsidP="00FD3520">
      <w:pPr>
        <w:rPr>
          <w:sz w:val="28"/>
          <w:szCs w:val="28"/>
        </w:rPr>
      </w:pPr>
    </w:p>
    <w:p w:rsidR="00FD3520" w:rsidRDefault="00FD3520" w:rsidP="00FD3520">
      <w:r w:rsidRPr="00FD3520">
        <w:rPr>
          <w:sz w:val="28"/>
          <w:szCs w:val="28"/>
        </w:rPr>
        <w:t>Numele si prenumele</w:t>
      </w:r>
      <w:r>
        <w:t xml:space="preserve"> _______________________________.</w:t>
      </w:r>
    </w:p>
    <w:p w:rsidR="00FD3520" w:rsidRDefault="00FD3520" w:rsidP="00FD3520"/>
    <w:p w:rsidR="00FD3520" w:rsidRDefault="00FD3520" w:rsidP="00FD3520">
      <w:r>
        <w:t>Semnatura ______________</w:t>
      </w:r>
    </w:p>
    <w:p w:rsidR="00FD3520" w:rsidRDefault="00FD3520" w:rsidP="00FD3520"/>
    <w:p w:rsidR="002448A3" w:rsidRPr="002448A3" w:rsidRDefault="00FD3520" w:rsidP="00FD3520">
      <w:r>
        <w:t>L.S.</w:t>
      </w:r>
    </w:p>
    <w:sectPr w:rsidR="002448A3" w:rsidRPr="002448A3" w:rsidSect="00AF67C6">
      <w:footerReference w:type="default" r:id="rId7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C43" w:rsidRDefault="00FB3C43" w:rsidP="00021277">
      <w:pPr>
        <w:spacing w:after="0" w:line="240" w:lineRule="auto"/>
      </w:pPr>
      <w:r>
        <w:separator/>
      </w:r>
    </w:p>
  </w:endnote>
  <w:endnote w:type="continuationSeparator" w:id="0">
    <w:p w:rsidR="00FB3C43" w:rsidRDefault="00FB3C43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FD3520" w:rsidRDefault="00021277" w:rsidP="00FD3520"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3520">
      <w:t xml:space="preserve">                                                </w:t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  <w:sdt>
      <w:sdtPr>
        <w:id w:val="250395305"/>
        <w:docPartObj>
          <w:docPartGallery w:val="Page Numbers (Top of Page)"/>
          <w:docPartUnique/>
        </w:docPartObj>
      </w:sdtPr>
      <w:sdtContent>
        <w:r w:rsidR="00FD3520">
          <w:t xml:space="preserve">                               Pag. </w:t>
        </w:r>
        <w:fldSimple w:instr=" PAGE ">
          <w:r w:rsidR="00FD3520">
            <w:rPr>
              <w:noProof/>
            </w:rPr>
            <w:t>1</w:t>
          </w:r>
        </w:fldSimple>
        <w:r w:rsidR="00FD3520">
          <w:t xml:space="preserve"> din </w:t>
        </w:r>
        <w:fldSimple w:instr=" NUMPAGES  ">
          <w:r w:rsidR="00FD3520">
            <w:rPr>
              <w:noProof/>
            </w:rPr>
            <w:t>3</w:t>
          </w:r>
        </w:fldSimple>
      </w:sdtContent>
    </w:sdt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C43" w:rsidRDefault="00FB3C43" w:rsidP="00021277">
      <w:pPr>
        <w:spacing w:after="0" w:line="240" w:lineRule="auto"/>
      </w:pPr>
      <w:r>
        <w:separator/>
      </w:r>
    </w:p>
  </w:footnote>
  <w:footnote w:type="continuationSeparator" w:id="0">
    <w:p w:rsidR="00FB3C43" w:rsidRDefault="00FB3C43" w:rsidP="0002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74A5"/>
    <w:multiLevelType w:val="hybridMultilevel"/>
    <w:tmpl w:val="6E762F80"/>
    <w:lvl w:ilvl="0" w:tplc="820EB5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6348"/>
    <w:multiLevelType w:val="hybridMultilevel"/>
    <w:tmpl w:val="1BF61920"/>
    <w:lvl w:ilvl="0" w:tplc="820EB5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24FEB"/>
    <w:multiLevelType w:val="hybridMultilevel"/>
    <w:tmpl w:val="6230497A"/>
    <w:lvl w:ilvl="0" w:tplc="820EB5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951BE"/>
    <w:multiLevelType w:val="hybridMultilevel"/>
    <w:tmpl w:val="79D6A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E4480"/>
    <w:multiLevelType w:val="hybridMultilevel"/>
    <w:tmpl w:val="2E62E560"/>
    <w:lvl w:ilvl="0" w:tplc="820EB5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90975C9"/>
    <w:multiLevelType w:val="hybridMultilevel"/>
    <w:tmpl w:val="D45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9D29B0"/>
    <w:multiLevelType w:val="hybridMultilevel"/>
    <w:tmpl w:val="F99EED2E"/>
    <w:lvl w:ilvl="0" w:tplc="820EB5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C43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771A9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B3C43"/>
    <w:rsid w:val="00FC027E"/>
    <w:rsid w:val="00FD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35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D35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14</TotalTime>
  <Pages>3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2013-04-11T07:47:00Z</dcterms:created>
  <dcterms:modified xsi:type="dcterms:W3CDTF">2013-04-11T08:01:00Z</dcterms:modified>
</cp:coreProperties>
</file>